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2A5E1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07143/004-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2A5E14" w:rsidRPr="002A5E1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2A5E14" w:rsidRPr="002A5E14">
          <w:rPr>
            <w:rStyle w:val="aa"/>
          </w:rPr>
          <w:t>440052, г. Пенза, ул. Ново-Тамбовская, д.9;</w:t>
        </w:r>
        <w:r w:rsidR="002A5E14" w:rsidRPr="002A5E14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2A5E14" w:rsidRPr="002A5E14">
          <w:rPr>
            <w:rStyle w:val="aa"/>
          </w:rPr>
          <w:t xml:space="preserve"> 1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2A5E14" w:rsidRPr="002A5E14">
          <w:rPr>
            <w:u w:val="single"/>
          </w:rPr>
          <w:t xml:space="preserve"> 07143/004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2A5E14" w:rsidRPr="002A5E14">
          <w:rPr>
            <w:rStyle w:val="aa"/>
          </w:rPr>
          <w:t xml:space="preserve"> Медицинская </w:t>
        </w:r>
        <w:r w:rsidR="002A5E14" w:rsidRPr="002A5E14">
          <w:rPr>
            <w:u w:val="single"/>
          </w:rPr>
          <w:t xml:space="preserve">сестра палатная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2A5E14" w:rsidRPr="002A5E14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2A5E14" w:rsidRPr="002A5E1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515815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515815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515815" w:rsidP="005859B9">
      <w:fldSimple w:instr=" DOCVARIABLE operac \* MERGEFORMAT ">
        <w:r w:rsidR="002A5E14" w:rsidRPr="002A5E14">
          <w:t xml:space="preserve"> Выполняет врачебные назначения больным в закрепленных за ней палатах, наблюдает за состоянием больных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7E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7EB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7EB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7EB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1F7EBD" w:rsidRPr="001F7EBD">
          <w:rPr>
            <w:bCs/>
          </w:rPr>
          <w:t>-</w:t>
        </w:r>
        <w:r w:rsidR="001F7EBD" w:rsidRPr="001F7EBD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1F7EBD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2A5E1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07143/004-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515815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515815" w:rsidRPr="00310C71">
            <w:rPr>
              <w:rStyle w:val="ad"/>
              <w:sz w:val="20"/>
              <w:szCs w:val="20"/>
            </w:rPr>
            <w:fldChar w:fldCharType="separate"/>
          </w:r>
          <w:r w:rsidR="002A5E14">
            <w:rPr>
              <w:rStyle w:val="ad"/>
              <w:noProof/>
              <w:sz w:val="20"/>
              <w:szCs w:val="20"/>
            </w:rPr>
            <w:t>1</w:t>
          </w:r>
          <w:r w:rsidR="00515815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A5E14" w:rsidRPr="002A5E14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2;  07143/004, 07143/004-1А (07143/00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 2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3 "/>
    <w:docVar w:name="colrab_anal" w:val=" 5 "/>
    <w:docVar w:name="colraball" w:val="    "/>
    <w:docVar w:name="colwom" w:val=" 3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5AC96F042B5E4816B1D9813AFBE4806B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4- ТЖ "/>
    <w:docVar w:name="num_form" w:val="2"/>
    <w:docVar w:name="oborud" w:val=" ПЭВМ "/>
    <w:docVar w:name="operac" w:val=" Выполняет врачебные назначения больным в закрепленных за ней палатах, наблюдает за состоянием больных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E11893E219C4999B9D52FB0CDE7A678"/>
    <w:docVar w:name="rm_id" w:val="168"/>
    <w:docVar w:name="rm_name" w:val=" Медицинская сестра палатная "/>
    <w:docVar w:name="rm_number" w:val=" 07143/004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72F33"/>
    <w:rsid w:val="001B15A6"/>
    <w:rsid w:val="001E770F"/>
    <w:rsid w:val="001F4D8D"/>
    <w:rsid w:val="001F7EBD"/>
    <w:rsid w:val="002118B1"/>
    <w:rsid w:val="00234932"/>
    <w:rsid w:val="002A1163"/>
    <w:rsid w:val="002A5E14"/>
    <w:rsid w:val="002E55C6"/>
    <w:rsid w:val="00305B2F"/>
    <w:rsid w:val="00310C71"/>
    <w:rsid w:val="00367816"/>
    <w:rsid w:val="003876C3"/>
    <w:rsid w:val="003C24DB"/>
    <w:rsid w:val="003C336F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15815"/>
    <w:rsid w:val="00535893"/>
    <w:rsid w:val="00563E94"/>
    <w:rsid w:val="00576095"/>
    <w:rsid w:val="005859B9"/>
    <w:rsid w:val="005A3A36"/>
    <w:rsid w:val="005B466C"/>
    <w:rsid w:val="005B7FE8"/>
    <w:rsid w:val="005C0A9A"/>
    <w:rsid w:val="006730B2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51D05"/>
    <w:rsid w:val="00883461"/>
    <w:rsid w:val="008D5F6D"/>
    <w:rsid w:val="008E65AD"/>
    <w:rsid w:val="008E68DE"/>
    <w:rsid w:val="0090588D"/>
    <w:rsid w:val="0092778A"/>
    <w:rsid w:val="00967790"/>
    <w:rsid w:val="009966A1"/>
    <w:rsid w:val="009B7247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E3307"/>
    <w:rsid w:val="00D355DB"/>
    <w:rsid w:val="00D57F96"/>
    <w:rsid w:val="00D76DF8"/>
    <w:rsid w:val="00DB5302"/>
    <w:rsid w:val="00DD6B1F"/>
    <w:rsid w:val="00DF0E86"/>
    <w:rsid w:val="00E07551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2016-10-17T08:13:00Z</dcterms:created>
  <dcterms:modified xsi:type="dcterms:W3CDTF">2016-10-18T09:16:00Z</dcterms:modified>
</cp:coreProperties>
</file>